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A548F" w14:textId="160CD4A5" w:rsidR="00025386" w:rsidRPr="00CE6DDA" w:rsidRDefault="00657A47" w:rsidP="00213980">
      <w:pPr>
        <w:pStyle w:val="Nagwek4"/>
        <w:spacing w:after="240" w:line="276" w:lineRule="auto"/>
        <w:rPr>
          <w:b/>
          <w:i w:val="0"/>
          <w:sz w:val="22"/>
          <w:szCs w:val="22"/>
        </w:rPr>
      </w:pPr>
      <w:bookmarkStart w:id="0" w:name="_Hlk60301409"/>
      <w:r w:rsidRPr="00CE6DDA">
        <w:rPr>
          <w:b/>
          <w:i w:val="0"/>
          <w:sz w:val="22"/>
          <w:szCs w:val="22"/>
        </w:rPr>
        <w:t xml:space="preserve">Załącznik nr </w:t>
      </w:r>
      <w:r w:rsidR="00D303E6" w:rsidRPr="00CE6DDA">
        <w:rPr>
          <w:b/>
          <w:i w:val="0"/>
          <w:sz w:val="22"/>
          <w:szCs w:val="22"/>
        </w:rPr>
        <w:t>4</w:t>
      </w:r>
      <w:r w:rsidR="007666D6" w:rsidRPr="00CE6DDA">
        <w:rPr>
          <w:b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14:paraId="44C5397D" w14:textId="77777777" w:rsidTr="00AF7375">
        <w:tc>
          <w:tcPr>
            <w:tcW w:w="9104" w:type="dxa"/>
            <w:shd w:val="clear" w:color="auto" w:fill="auto"/>
          </w:tcPr>
          <w:p w14:paraId="1F2AB743" w14:textId="77777777"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D3B5A6F" w14:textId="1667ED81" w:rsidR="00025386" w:rsidRPr="006B7694" w:rsidRDefault="00213980" w:rsidP="006B7694">
      <w:pPr>
        <w:spacing w:before="240" w:after="480"/>
        <w:rPr>
          <w:rFonts w:ascii="Times New Roman" w:eastAsia="Times New Roman" w:hAnsi="Times New Roman"/>
          <w:b/>
          <w:lang w:eastAsia="pl-PL"/>
        </w:rPr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AF3EC4" w:rsidRPr="00AF3EC4">
        <w:rPr>
          <w:rFonts w:ascii="Times New Roman" w:eastAsia="Times New Roman" w:hAnsi="Times New Roman"/>
          <w:b/>
          <w:lang w:eastAsia="pl-PL"/>
        </w:rPr>
        <w:t>S</w:t>
      </w:r>
      <w:r w:rsidR="00FB11E6">
        <w:rPr>
          <w:rFonts w:ascii="Times New Roman" w:eastAsia="Times New Roman" w:hAnsi="Times New Roman"/>
          <w:b/>
          <w:lang w:eastAsia="pl-PL"/>
        </w:rPr>
        <w:t>A</w:t>
      </w:r>
      <w:r w:rsidR="00AF3EC4" w:rsidRPr="00AF3EC4">
        <w:rPr>
          <w:rFonts w:ascii="Times New Roman" w:eastAsia="Times New Roman" w:hAnsi="Times New Roman"/>
          <w:b/>
          <w:lang w:eastAsia="pl-PL"/>
        </w:rPr>
        <w:t>.270.2.</w:t>
      </w:r>
      <w:r w:rsidR="00A654A3">
        <w:rPr>
          <w:rFonts w:ascii="Times New Roman" w:eastAsia="Times New Roman" w:hAnsi="Times New Roman"/>
          <w:b/>
          <w:lang w:eastAsia="pl-PL"/>
        </w:rPr>
        <w:t>2</w:t>
      </w:r>
      <w:r w:rsidR="00AF3EC4" w:rsidRPr="00AF3EC4">
        <w:rPr>
          <w:rFonts w:ascii="Times New Roman" w:eastAsia="Times New Roman" w:hAnsi="Times New Roman"/>
          <w:b/>
          <w:lang w:eastAsia="pl-PL"/>
        </w:rPr>
        <w:t>.202</w:t>
      </w:r>
      <w:r w:rsidR="00A8025F">
        <w:rPr>
          <w:rFonts w:ascii="Times New Roman" w:eastAsia="Times New Roman" w:hAnsi="Times New Roman"/>
          <w:b/>
          <w:lang w:eastAsia="pl-PL"/>
        </w:rPr>
        <w:t>4</w:t>
      </w:r>
    </w:p>
    <w:p w14:paraId="49092EFD" w14:textId="77777777"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14:paraId="005C7183" w14:textId="7777777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757B5AA5" w14:textId="77777777"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185164A8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058F3483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61DE30E6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2406C0F2" w14:textId="77777777"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224D224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499E7AD5" w14:textId="77777777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FDB095B" w14:textId="344D3DEF"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DF2D2F" w:rsidRPr="00DF2D2F">
        <w:rPr>
          <w:rFonts w:ascii="Times New Roman" w:hAnsi="Times New Roman"/>
        </w:rPr>
        <w:t>(</w:t>
      </w:r>
      <w:proofErr w:type="spellStart"/>
      <w:r w:rsidR="00CE6DDA" w:rsidRPr="00CE6DDA">
        <w:rPr>
          <w:rFonts w:ascii="Times New Roman" w:hAnsi="Times New Roman"/>
        </w:rPr>
        <w:t>t.j</w:t>
      </w:r>
      <w:proofErr w:type="spellEnd"/>
      <w:r w:rsidR="00CE6DDA" w:rsidRPr="00CE6DDA">
        <w:rPr>
          <w:rFonts w:ascii="Times New Roman" w:hAnsi="Times New Roman"/>
        </w:rPr>
        <w:t>. Dz. U. z 2023 r. poz. 1605, 1720</w:t>
      </w:r>
      <w:r w:rsidR="00CE6DDA">
        <w:rPr>
          <w:rFonts w:ascii="Times New Roman" w:hAnsi="Times New Roman"/>
        </w:rPr>
        <w:t xml:space="preserve">)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7102C8F0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12E39A13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409A7A2F" w14:textId="77777777"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014E2828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2E673A29" w14:textId="77777777"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492EF024" w14:textId="77777777"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14:paraId="1C20483A" w14:textId="126E69BB" w:rsidR="00CE6DDA" w:rsidRDefault="00CE6DDA" w:rsidP="00CE6DDA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CE6DDA">
        <w:rPr>
          <w:rFonts w:ascii="Times New Roman" w:eastAsia="Times New Roman" w:hAnsi="Times New Roman"/>
          <w:b/>
          <w:lang w:eastAsia="pl-PL"/>
        </w:rPr>
        <w:t>„</w:t>
      </w:r>
      <w:r w:rsidR="00A654A3" w:rsidRPr="00A654A3">
        <w:rPr>
          <w:rFonts w:ascii="Times New Roman" w:eastAsia="Times New Roman" w:hAnsi="Times New Roman"/>
          <w:b/>
          <w:lang w:eastAsia="pl-PL"/>
        </w:rPr>
        <w:t>Remont budynku garażowo -magazynowego Nadleśnictwa Zwoleń w 2024 r.</w:t>
      </w:r>
      <w:r w:rsidRPr="00CE6DDA">
        <w:rPr>
          <w:rFonts w:ascii="Times New Roman" w:eastAsia="Times New Roman" w:hAnsi="Times New Roman"/>
          <w:b/>
          <w:lang w:eastAsia="pl-PL"/>
        </w:rPr>
        <w:t>”</w:t>
      </w:r>
    </w:p>
    <w:p w14:paraId="537ACA3B" w14:textId="35A528F0"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28AD1539" w14:textId="77777777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1313F2BE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7F541DFD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590F713D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1"/>
    <w:p w14:paraId="40781497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59BAC01E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6C6921E0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18458C8F" w14:textId="77777777" w:rsidR="00830970" w:rsidRPr="00830970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14:paraId="3F2DF8EE" w14:textId="77777777" w:rsidR="00E27ABB" w:rsidRPr="0016158F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61B39807" w14:textId="77777777"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14:paraId="41DC2F04" w14:textId="77777777"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37048A90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14:paraId="4444958C" w14:textId="77777777"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14:paraId="1629F088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14:paraId="61FD4E9F" w14:textId="77777777" w:rsidR="00025386" w:rsidRDefault="004374F2" w:rsidP="004374F2">
      <w:pPr>
        <w:spacing w:before="60" w:after="60" w:line="240" w:lineRule="auto"/>
        <w:ind w:left="4248"/>
        <w:jc w:val="center"/>
        <w:rPr>
          <w:sz w:val="20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sectPr w:rsidR="00025386" w:rsidSect="00D63B9C">
      <w:footerReference w:type="default" r:id="rId7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EE724" w14:textId="77777777" w:rsidR="005068C2" w:rsidRDefault="005068C2" w:rsidP="00025386">
      <w:pPr>
        <w:spacing w:after="0" w:line="240" w:lineRule="auto"/>
      </w:pPr>
      <w:r>
        <w:separator/>
      </w:r>
    </w:p>
  </w:endnote>
  <w:endnote w:type="continuationSeparator" w:id="0">
    <w:p w14:paraId="73E12C49" w14:textId="77777777" w:rsidR="005068C2" w:rsidRDefault="005068C2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A4454" w14:textId="77777777" w:rsidR="00025386" w:rsidRDefault="00FB0E6E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98951F1" wp14:editId="34195C26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6883B7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14:paraId="3A8C3943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B11E6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B11E6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07D84A6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7D25B" w14:textId="77777777" w:rsidR="005068C2" w:rsidRDefault="005068C2" w:rsidP="00025386">
      <w:pPr>
        <w:spacing w:after="0" w:line="240" w:lineRule="auto"/>
      </w:pPr>
      <w:r>
        <w:separator/>
      </w:r>
    </w:p>
  </w:footnote>
  <w:footnote w:type="continuationSeparator" w:id="0">
    <w:p w14:paraId="10293A47" w14:textId="77777777" w:rsidR="005068C2" w:rsidRDefault="005068C2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808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1CF"/>
    <w:rsid w:val="00025386"/>
    <w:rsid w:val="000423B9"/>
    <w:rsid w:val="00084786"/>
    <w:rsid w:val="0016158F"/>
    <w:rsid w:val="001B7B39"/>
    <w:rsid w:val="001C2314"/>
    <w:rsid w:val="001E3612"/>
    <w:rsid w:val="00213980"/>
    <w:rsid w:val="00226D73"/>
    <w:rsid w:val="00295EC8"/>
    <w:rsid w:val="002C0031"/>
    <w:rsid w:val="004374F2"/>
    <w:rsid w:val="00460705"/>
    <w:rsid w:val="00485239"/>
    <w:rsid w:val="004E26F2"/>
    <w:rsid w:val="004E27D7"/>
    <w:rsid w:val="005068C2"/>
    <w:rsid w:val="0055145C"/>
    <w:rsid w:val="005624D8"/>
    <w:rsid w:val="00620476"/>
    <w:rsid w:val="00657A47"/>
    <w:rsid w:val="006B7694"/>
    <w:rsid w:val="00745A44"/>
    <w:rsid w:val="007666D6"/>
    <w:rsid w:val="00795632"/>
    <w:rsid w:val="007C61CF"/>
    <w:rsid w:val="00824D73"/>
    <w:rsid w:val="00830970"/>
    <w:rsid w:val="008B797E"/>
    <w:rsid w:val="008C63A5"/>
    <w:rsid w:val="008F2498"/>
    <w:rsid w:val="0093388F"/>
    <w:rsid w:val="0099550A"/>
    <w:rsid w:val="009B7BDA"/>
    <w:rsid w:val="009F68E5"/>
    <w:rsid w:val="00A56A6F"/>
    <w:rsid w:val="00A654A3"/>
    <w:rsid w:val="00A67235"/>
    <w:rsid w:val="00A8025F"/>
    <w:rsid w:val="00A87380"/>
    <w:rsid w:val="00AF3EC4"/>
    <w:rsid w:val="00AF7375"/>
    <w:rsid w:val="00B6111D"/>
    <w:rsid w:val="00B77707"/>
    <w:rsid w:val="00BE3BCE"/>
    <w:rsid w:val="00CB29AC"/>
    <w:rsid w:val="00CE6DDA"/>
    <w:rsid w:val="00D303E6"/>
    <w:rsid w:val="00D55FC4"/>
    <w:rsid w:val="00D63B9C"/>
    <w:rsid w:val="00D81110"/>
    <w:rsid w:val="00D9320D"/>
    <w:rsid w:val="00DC4842"/>
    <w:rsid w:val="00DC587A"/>
    <w:rsid w:val="00DC652A"/>
    <w:rsid w:val="00DC7F98"/>
    <w:rsid w:val="00DE3B21"/>
    <w:rsid w:val="00DE73DD"/>
    <w:rsid w:val="00DF2D2F"/>
    <w:rsid w:val="00E27ABB"/>
    <w:rsid w:val="00E41C1B"/>
    <w:rsid w:val="00E67109"/>
    <w:rsid w:val="00E86D3B"/>
    <w:rsid w:val="00EF3368"/>
    <w:rsid w:val="00F334B4"/>
    <w:rsid w:val="00FB0E6E"/>
    <w:rsid w:val="00FB11E6"/>
    <w:rsid w:val="00FB7BA7"/>
    <w:rsid w:val="00FC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CB36A"/>
  <w15:chartTrackingRefBased/>
  <w15:docId w15:val="{548F2440-189A-409F-B253-14FF428F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dc:description/>
  <cp:lastModifiedBy>lukasz.nowicki</cp:lastModifiedBy>
  <cp:revision>18</cp:revision>
  <cp:lastPrinted>2024-02-05T11:02:00Z</cp:lastPrinted>
  <dcterms:created xsi:type="dcterms:W3CDTF">2021-03-25T14:45:00Z</dcterms:created>
  <dcterms:modified xsi:type="dcterms:W3CDTF">2024-10-02T11:08:00Z</dcterms:modified>
</cp:coreProperties>
</file>